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AC0" w:rsidRDefault="00D34AC0" w:rsidP="00D34A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PLAYSTOWE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D34AC0" w:rsidRDefault="00D34AC0" w:rsidP="00D34A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4AC0" w:rsidRDefault="00D34AC0" w:rsidP="00D34A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4AC0" w:rsidRDefault="00D34AC0" w:rsidP="00D34A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34AC0" w:rsidRDefault="00D34AC0" w:rsidP="00D34A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the lands of the late John Erle(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d.1432)(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D34AC0" w:rsidRDefault="00D34AC0" w:rsidP="00D34A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24-19)</w:t>
      </w:r>
    </w:p>
    <w:p w:rsidR="00D34AC0" w:rsidRDefault="00D34AC0" w:rsidP="00D34A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4AC0" w:rsidRDefault="00D34AC0" w:rsidP="00D34A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34AC0" w:rsidRDefault="00D34AC0" w:rsidP="00D34A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January 2016</w:t>
      </w:r>
      <w:bookmarkStart w:id="0" w:name="_GoBack"/>
      <w:bookmarkEnd w:id="0"/>
    </w:p>
    <w:sectPr w:rsidR="00DD5B8A" w:rsidRPr="00D34A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AC0" w:rsidRDefault="00D34AC0" w:rsidP="00564E3C">
      <w:pPr>
        <w:spacing w:after="0" w:line="240" w:lineRule="auto"/>
      </w:pPr>
      <w:r>
        <w:separator/>
      </w:r>
    </w:p>
  </w:endnote>
  <w:endnote w:type="continuationSeparator" w:id="0">
    <w:p w:rsidR="00D34AC0" w:rsidRDefault="00D34AC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34AC0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AC0" w:rsidRDefault="00D34AC0" w:rsidP="00564E3C">
      <w:pPr>
        <w:spacing w:after="0" w:line="240" w:lineRule="auto"/>
      </w:pPr>
      <w:r>
        <w:separator/>
      </w:r>
    </w:p>
  </w:footnote>
  <w:footnote w:type="continuationSeparator" w:id="0">
    <w:p w:rsidR="00D34AC0" w:rsidRDefault="00D34AC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AC0"/>
    <w:rsid w:val="00372DC6"/>
    <w:rsid w:val="00564E3C"/>
    <w:rsid w:val="0064591D"/>
    <w:rsid w:val="00D34AC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A02C7"/>
  <w15:chartTrackingRefBased/>
  <w15:docId w15:val="{00643A9E-41BE-446B-9F34-D6AC1AAB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2016-01-29T11:35:00Z</dcterms:created>
  <dcterms:modified xsi:type="dcterms:W3CDTF">2016-01-29T11:36:00Z</dcterms:modified>
</cp:coreProperties>
</file>